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038B0FC2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sdt>
        <w:sdtPr>
          <w:rPr>
            <w:rFonts w:ascii="Verdana" w:hAnsi="Verdana"/>
            <w:b/>
          </w:rPr>
          <w:alias w:val="Název veřejné zakázky"/>
          <w:tag w:val="Název VZ"/>
          <w:id w:val="1802190269"/>
          <w:placeholder>
            <w:docPart w:val="3D3FA6FFA0884376A556E75154C08F43"/>
          </w:placeholder>
        </w:sdtPr>
        <w:sdtContent>
          <w:r w:rsidR="00941EC3" w:rsidRPr="001674DF">
            <w:rPr>
              <w:rFonts w:ascii="Verdana" w:hAnsi="Verdana"/>
              <w:b/>
            </w:rPr>
            <w:t>„Údržba a opravy automobilů OŘ Plzeň 2026/2027</w:t>
          </w:r>
        </w:sdtContent>
      </w:sdt>
      <w:r w:rsidR="00941EC3" w:rsidRPr="001674DF">
        <w:rPr>
          <w:rFonts w:ascii="Verdana" w:hAnsi="Verdana"/>
          <w:b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E4251B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E4251B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2AF46" w14:textId="77777777" w:rsidR="00E4251B" w:rsidRDefault="00E4251B" w:rsidP="00962258">
      <w:pPr>
        <w:spacing w:after="0" w:line="240" w:lineRule="auto"/>
      </w:pPr>
      <w:r>
        <w:separator/>
      </w:r>
    </w:p>
  </w:endnote>
  <w:endnote w:type="continuationSeparator" w:id="0">
    <w:p w14:paraId="24FEB78F" w14:textId="77777777" w:rsidR="00E4251B" w:rsidRDefault="00E4251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3F953AA" w:rsidR="00F1715C" w:rsidRDefault="00B151DE" w:rsidP="00D61054">
          <w:pPr>
            <w:pStyle w:val="Zpat"/>
            <w:ind w:left="658" w:right="-653"/>
            <w:contextualSpacing/>
          </w:pPr>
          <w:r>
            <w:t>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8D8C8" w14:textId="77777777" w:rsidR="00E4251B" w:rsidRDefault="00E4251B" w:rsidP="00962258">
      <w:pPr>
        <w:spacing w:after="0" w:line="240" w:lineRule="auto"/>
      </w:pPr>
      <w:r>
        <w:separator/>
      </w:r>
    </w:p>
  </w:footnote>
  <w:footnote w:type="continuationSeparator" w:id="0">
    <w:p w14:paraId="3B08B474" w14:textId="77777777" w:rsidR="00E4251B" w:rsidRDefault="00E4251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08A9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1B6FBA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1EC5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41EC3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15A71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5665E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4251B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5561D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3D3FA6FFA0884376A556E75154C08F4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2328DF5-1FE9-4A3E-9669-66F43133486F}"/>
      </w:docPartPr>
      <w:docPartBody>
        <w:p w:rsidR="00005F4E" w:rsidRDefault="00AA2154" w:rsidP="00AA2154">
          <w:pPr>
            <w:pStyle w:val="3D3FA6FFA0884376A556E75154C08F43"/>
          </w:pPr>
          <w:r w:rsidRPr="00E8059B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005F4E"/>
    <w:rsid w:val="001008A9"/>
    <w:rsid w:val="0049171C"/>
    <w:rsid w:val="00710200"/>
    <w:rsid w:val="007C44FF"/>
    <w:rsid w:val="0087094D"/>
    <w:rsid w:val="00AA2154"/>
    <w:rsid w:val="00B72819"/>
    <w:rsid w:val="00BE31C7"/>
    <w:rsid w:val="00C601C7"/>
    <w:rsid w:val="00DB3D9A"/>
    <w:rsid w:val="00F5561D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A2154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  <w:style w:type="paragraph" w:customStyle="1" w:styleId="3D3FA6FFA0884376A556E75154C08F43">
    <w:name w:val="3D3FA6FFA0884376A556E75154C08F43"/>
    <w:rsid w:val="00AA215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197999-3BB4-4E66-9FFE-2AF7420D3E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447</Words>
  <Characters>2767</Characters>
  <Application>Microsoft Office Word</Application>
  <DocSecurity>0</DocSecurity>
  <Lines>54</Lines>
  <Paragraphs>23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Vopalecká Leona</cp:lastModifiedBy>
  <cp:revision>14</cp:revision>
  <cp:lastPrinted>2017-11-28T17:18:00Z</cp:lastPrinted>
  <dcterms:created xsi:type="dcterms:W3CDTF">2023-11-16T10:29:00Z</dcterms:created>
  <dcterms:modified xsi:type="dcterms:W3CDTF">2026-03-18T08:40:00Z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